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29C7A" w14:textId="77777777" w:rsidR="00090A97" w:rsidRPr="007F4BAD" w:rsidRDefault="00090A97" w:rsidP="00090A97">
      <w:pPr>
        <w:pStyle w:val="Topptekst"/>
        <w:tabs>
          <w:tab w:val="clear" w:pos="4253"/>
          <w:tab w:val="clear" w:pos="9497"/>
          <w:tab w:val="left" w:pos="5812"/>
        </w:tabs>
        <w:rPr>
          <w:rFonts w:asciiTheme="minorHAnsi" w:hAnsiTheme="minorHAnsi" w:cstheme="minorHAnsi"/>
          <w:lang w:val="en-US"/>
        </w:rPr>
      </w:pPr>
    </w:p>
    <w:p w14:paraId="31D9ABB2" w14:textId="77777777" w:rsidR="00090A97" w:rsidRPr="00B454F3" w:rsidRDefault="00090A97" w:rsidP="00090A97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B454F3"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  <w:t>TIL</w:t>
      </w:r>
      <w:r w:rsidRPr="00B454F3">
        <w:rPr>
          <w:rFonts w:asciiTheme="minorHAnsi" w:hAnsiTheme="minorHAnsi" w:cstheme="minorHAnsi"/>
          <w:b/>
          <w:snapToGrid w:val="0"/>
          <w:sz w:val="24"/>
          <w:szCs w:val="24"/>
        </w:rPr>
        <w:t>:</w:t>
      </w:r>
    </w:p>
    <w:p w14:paraId="069C880F" w14:textId="77777777" w:rsidR="00090A97" w:rsidRDefault="00090A97" w:rsidP="00090A9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</w:rPr>
      </w:pPr>
    </w:p>
    <w:p w14:paraId="3E1C6A5C" w14:textId="5DAE4887" w:rsidR="00090A97" w:rsidRPr="00F9510C" w:rsidRDefault="00090A97" w:rsidP="00090A9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b/>
          <w:szCs w:val="22"/>
        </w:rPr>
      </w:pPr>
      <w:r w:rsidRPr="00F9510C">
        <w:rPr>
          <w:rFonts w:asciiTheme="minorHAnsi" w:hAnsiTheme="minorHAnsi" w:cstheme="minorHAnsi"/>
          <w:b/>
          <w:szCs w:val="22"/>
        </w:rPr>
        <w:t xml:space="preserve">FLO SA </w:t>
      </w:r>
      <w:r w:rsidR="00F9510C" w:rsidRPr="00F9510C">
        <w:rPr>
          <w:rFonts w:asciiTheme="minorHAnsi" w:hAnsiTheme="minorHAnsi" w:cstheme="minorHAnsi"/>
          <w:b/>
          <w:szCs w:val="22"/>
        </w:rPr>
        <w:t>ved kategori PBU</w:t>
      </w:r>
      <w:r w:rsidRPr="00F9510C">
        <w:rPr>
          <w:rFonts w:asciiTheme="minorHAnsi" w:hAnsiTheme="minorHAnsi" w:cstheme="minorHAnsi"/>
          <w:b/>
          <w:szCs w:val="22"/>
        </w:rPr>
        <w:tab/>
      </w:r>
      <w:r w:rsidRPr="00F9510C">
        <w:rPr>
          <w:rFonts w:asciiTheme="minorHAnsi" w:hAnsiTheme="minorHAnsi" w:cstheme="minorHAnsi"/>
          <w:b/>
          <w:szCs w:val="22"/>
        </w:rPr>
        <w:tab/>
      </w:r>
      <w:r w:rsidRPr="00F9510C">
        <w:rPr>
          <w:rFonts w:asciiTheme="minorHAnsi" w:hAnsiTheme="minorHAnsi" w:cstheme="minorHAnsi"/>
          <w:b/>
          <w:szCs w:val="22"/>
        </w:rPr>
        <w:tab/>
      </w:r>
      <w:r w:rsidRPr="00F9510C">
        <w:rPr>
          <w:rFonts w:asciiTheme="minorHAnsi" w:hAnsiTheme="minorHAnsi" w:cstheme="minorHAnsi"/>
          <w:b/>
          <w:szCs w:val="22"/>
        </w:rPr>
        <w:tab/>
      </w:r>
      <w:r w:rsidRPr="00F9510C">
        <w:rPr>
          <w:rFonts w:asciiTheme="minorHAnsi" w:hAnsiTheme="minorHAnsi" w:cstheme="minorHAnsi"/>
          <w:b/>
          <w:szCs w:val="22"/>
        </w:rPr>
        <w:tab/>
      </w:r>
      <w:r w:rsidRPr="00F9510C">
        <w:rPr>
          <w:rFonts w:asciiTheme="minorHAnsi" w:hAnsiTheme="minorHAnsi" w:cstheme="minorHAnsi"/>
          <w:b/>
          <w:szCs w:val="22"/>
        </w:rPr>
        <w:tab/>
      </w:r>
    </w:p>
    <w:p w14:paraId="6599317F" w14:textId="77777777" w:rsidR="00A27A85" w:rsidRPr="007F4BAD" w:rsidRDefault="00A27A85" w:rsidP="00A27A85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napToGrid w:val="0"/>
          <w:szCs w:val="22"/>
        </w:rPr>
      </w:pPr>
      <w:r w:rsidRPr="007F4BAD">
        <w:rPr>
          <w:rFonts w:asciiTheme="minorHAnsi" w:hAnsiTheme="minorHAnsi" w:cstheme="minorHAnsi"/>
          <w:snapToGrid w:val="0"/>
          <w:szCs w:val="22"/>
        </w:rPr>
        <w:t xml:space="preserve">Att: </w:t>
      </w:r>
      <w:r>
        <w:rPr>
          <w:rFonts w:asciiTheme="minorHAnsi" w:hAnsiTheme="minorHAnsi" w:cstheme="minorHAnsi"/>
          <w:b/>
          <w:noProof/>
          <w:szCs w:val="22"/>
        </w:rPr>
        <w:t>Line Jo</w:t>
      </w:r>
      <w:r w:rsidRPr="00F9510C">
        <w:rPr>
          <w:rFonts w:asciiTheme="minorHAnsi" w:hAnsiTheme="minorHAnsi" w:cstheme="minorHAnsi"/>
          <w:b/>
          <w:noProof/>
          <w:szCs w:val="22"/>
        </w:rPr>
        <w:t>hanna Hanøy</w:t>
      </w:r>
    </w:p>
    <w:p w14:paraId="3883CC53" w14:textId="649985C4" w:rsidR="00F9510C" w:rsidRPr="00F9510C" w:rsidRDefault="00F9510C" w:rsidP="00F9510C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</w:rPr>
      </w:pPr>
      <w:r w:rsidRPr="00F9510C">
        <w:rPr>
          <w:rFonts w:asciiTheme="minorHAnsi" w:hAnsiTheme="minorHAnsi" w:cstheme="minorHAnsi"/>
          <w:szCs w:val="22"/>
        </w:rPr>
        <w:t>Postadresse:</w:t>
      </w:r>
      <w:r>
        <w:rPr>
          <w:rFonts w:asciiTheme="minorHAnsi" w:hAnsiTheme="minorHAnsi" w:cstheme="minorHAnsi"/>
          <w:szCs w:val="22"/>
        </w:rPr>
        <w:br/>
      </w:r>
      <w:r w:rsidRPr="00F9510C">
        <w:rPr>
          <w:rFonts w:asciiTheme="minorHAnsi" w:hAnsiTheme="minorHAnsi" w:cstheme="minorHAnsi"/>
          <w:b/>
          <w:szCs w:val="22"/>
        </w:rPr>
        <w:t xml:space="preserve">Pb. 10 </w:t>
      </w:r>
      <w:r w:rsidRPr="00F9510C">
        <w:rPr>
          <w:rFonts w:asciiTheme="minorHAnsi" w:hAnsiTheme="minorHAnsi" w:cstheme="minorHAnsi"/>
          <w:b/>
          <w:szCs w:val="22"/>
        </w:rPr>
        <w:br/>
        <w:t>N-2027 Kjeller</w:t>
      </w:r>
    </w:p>
    <w:p w14:paraId="7ED6ACD7" w14:textId="70ADA11E" w:rsidR="00F9510C" w:rsidRDefault="00F9510C" w:rsidP="00F9510C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b/>
          <w:szCs w:val="22"/>
        </w:rPr>
      </w:pPr>
      <w:r w:rsidRPr="00F9510C">
        <w:rPr>
          <w:rFonts w:asciiTheme="minorHAnsi" w:hAnsiTheme="minorHAnsi" w:cstheme="minorHAnsi"/>
          <w:szCs w:val="22"/>
        </w:rPr>
        <w:t>Besøksadresse:</w:t>
      </w:r>
      <w:r>
        <w:rPr>
          <w:rFonts w:asciiTheme="minorHAnsi" w:hAnsiTheme="minorHAnsi" w:cstheme="minorHAnsi"/>
          <w:b/>
          <w:szCs w:val="22"/>
        </w:rPr>
        <w:br/>
        <w:t>Fetveien 80-84</w:t>
      </w:r>
    </w:p>
    <w:p w14:paraId="70BF9598" w14:textId="529EFE04" w:rsidR="00F9510C" w:rsidRPr="00EB1551" w:rsidRDefault="00F9510C" w:rsidP="00F9510C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N-2007 Kjeller</w:t>
      </w:r>
    </w:p>
    <w:p w14:paraId="6883B3FF" w14:textId="77777777" w:rsidR="00090A97" w:rsidRPr="007F4BAD" w:rsidRDefault="00090A97" w:rsidP="007D0812">
      <w:pPr>
        <w:pStyle w:val="Contractstyle"/>
        <w:keepNext/>
        <w:spacing w:before="0" w:after="0"/>
        <w:ind w:left="0"/>
        <w:jc w:val="center"/>
        <w:rPr>
          <w:rFonts w:asciiTheme="minorHAnsi" w:hAnsiTheme="minorHAnsi" w:cstheme="minorHAnsi"/>
          <w:sz w:val="24"/>
        </w:rPr>
      </w:pPr>
    </w:p>
    <w:p w14:paraId="1F9D3334" w14:textId="77777777" w:rsidR="00090A97" w:rsidRPr="007F4BAD" w:rsidRDefault="00090A97" w:rsidP="00090A97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6CC20524" w14:textId="77777777" w:rsidR="00090A97" w:rsidRPr="007F4BAD" w:rsidRDefault="00090A97" w:rsidP="00090A97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z w:val="24"/>
        </w:rPr>
      </w:pPr>
      <w:r w:rsidRPr="007F4BAD">
        <w:rPr>
          <w:rFonts w:asciiTheme="minorHAnsi" w:hAnsiTheme="minorHAnsi" w:cstheme="minorHAnsi"/>
          <w:b/>
          <w:sz w:val="24"/>
          <w:u w:val="single"/>
        </w:rPr>
        <w:t>FRA</w:t>
      </w:r>
      <w:r w:rsidRPr="007F4BAD">
        <w:rPr>
          <w:rFonts w:asciiTheme="minorHAnsi" w:hAnsiTheme="minorHAnsi" w:cstheme="minorHAnsi"/>
          <w:b/>
          <w:sz w:val="24"/>
        </w:rPr>
        <w:t>:</w:t>
      </w:r>
    </w:p>
    <w:p w14:paraId="6A4C1935" w14:textId="77777777" w:rsidR="00090A97" w:rsidRDefault="00090A97" w:rsidP="00090A97">
      <w:pPr>
        <w:widowControl w:val="0"/>
        <w:tabs>
          <w:tab w:val="left" w:pos="1985"/>
          <w:tab w:val="left" w:pos="283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046FEC16" w14:textId="77777777" w:rsidR="00090A97" w:rsidRPr="007F4BAD" w:rsidRDefault="00090A97" w:rsidP="00090A97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Virksomhetens navn: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54C0B5B3" w14:textId="77777777" w:rsidR="00090A97" w:rsidRPr="007F4BAD" w:rsidRDefault="00090A97" w:rsidP="00090A97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Organisasjonsnummer: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0007663A" w14:textId="77777777" w:rsidR="00090A97" w:rsidRPr="007F4BAD" w:rsidRDefault="00090A97" w:rsidP="00090A97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Postadresse: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36E97C83" w14:textId="77777777" w:rsidR="00090A97" w:rsidRPr="007F4BAD" w:rsidRDefault="00090A97" w:rsidP="00090A97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Kontaktperson: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 xml:space="preserve">__________________________ </w:t>
      </w:r>
    </w:p>
    <w:p w14:paraId="365A8555" w14:textId="77777777" w:rsidR="00090A97" w:rsidRPr="007F4BAD" w:rsidRDefault="00090A97" w:rsidP="00090A97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Telefonnummer: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49B9E9E4" w14:textId="77777777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 xml:space="preserve">E-postadresse: 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7C4EABC3" w14:textId="77777777" w:rsidR="00090A97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  <w:bookmarkStart w:id="0" w:name="_GoBack"/>
      <w:bookmarkEnd w:id="0"/>
    </w:p>
    <w:p w14:paraId="7120532B" w14:textId="77777777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00239814" w14:textId="77777777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u w:val="single"/>
          <w:lang w:val="nb-NO"/>
        </w:rPr>
      </w:pPr>
      <w:r w:rsidRPr="007F4BAD">
        <w:rPr>
          <w:rFonts w:asciiTheme="minorHAnsi" w:hAnsiTheme="minorHAnsi" w:cstheme="minorHAnsi"/>
          <w:i/>
          <w:snapToGrid w:val="0"/>
          <w:sz w:val="22"/>
          <w:u w:val="single"/>
          <w:lang w:val="nb-NO"/>
        </w:rPr>
        <w:t>Virksomhetens navn og organisasjonsnummer skal være i samsvar med det som er oppgitt i firmaattesten.</w:t>
      </w:r>
    </w:p>
    <w:p w14:paraId="708DE9B1" w14:textId="77777777" w:rsidR="00090A97" w:rsidRDefault="00090A97" w:rsidP="00090A97">
      <w:pPr>
        <w:tabs>
          <w:tab w:val="left" w:pos="7230"/>
        </w:tabs>
        <w:rPr>
          <w:rFonts w:asciiTheme="minorHAnsi" w:hAnsiTheme="minorHAnsi" w:cstheme="minorHAnsi"/>
          <w:b/>
          <w:color w:val="000080"/>
          <w:lang w:val="nb-NO"/>
        </w:rPr>
      </w:pPr>
    </w:p>
    <w:p w14:paraId="0F4B0E83" w14:textId="77777777" w:rsidR="00090A97" w:rsidRPr="007F4BAD" w:rsidRDefault="00090A97" w:rsidP="00090A97">
      <w:pPr>
        <w:tabs>
          <w:tab w:val="left" w:pos="7230"/>
        </w:tabs>
        <w:rPr>
          <w:rFonts w:asciiTheme="minorHAnsi" w:hAnsiTheme="minorHAnsi" w:cstheme="minorHAnsi"/>
          <w:b/>
          <w:color w:val="000080"/>
          <w:lang w:val="nb-NO"/>
        </w:rPr>
      </w:pPr>
    </w:p>
    <w:p w14:paraId="1EECC5A5" w14:textId="435987A9" w:rsidR="00090A97" w:rsidRPr="00C00DAA" w:rsidRDefault="00090A97" w:rsidP="00C00DAA">
      <w:pPr>
        <w:tabs>
          <w:tab w:val="left" w:pos="7230"/>
        </w:tabs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</w:pPr>
      <w:r w:rsidRPr="007F4BAD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Tilbudsbrev </w:t>
      </w:r>
      <w:r w:rsidR="00C00DAA" w:rsidRPr="00C00DAA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2</w:t>
      </w:r>
      <w:r w:rsidR="00336DD8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017041774 – Maske og vindbrille</w:t>
      </w:r>
      <w:r w:rsidR="00C00DAA" w:rsidRPr="00C00DAA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 </w:t>
      </w:r>
      <w:r w:rsidR="00C00DAA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br/>
      </w:r>
    </w:p>
    <w:p w14:paraId="7C6709A7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Vi leverer med dette</w:t>
      </w:r>
      <w:r w:rsidRPr="007F4BAD">
        <w:rPr>
          <w:rFonts w:asciiTheme="minorHAnsi" w:hAnsiTheme="minorHAnsi" w:cstheme="minorHAnsi"/>
          <w:szCs w:val="22"/>
        </w:rPr>
        <w:t xml:space="preserve"> tilbud i ovennevnte konkurranse. </w:t>
      </w:r>
    </w:p>
    <w:p w14:paraId="17EA4D26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29E597D" w14:textId="58B43AC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00A5B">
        <w:rPr>
          <w:rFonts w:asciiTheme="minorHAnsi" w:hAnsiTheme="minorHAnsi" w:cstheme="minorHAnsi"/>
          <w:szCs w:val="22"/>
        </w:rPr>
        <w:t>Eventuelle avvik</w:t>
      </w:r>
      <w:r>
        <w:rPr>
          <w:rFonts w:asciiTheme="minorHAnsi" w:hAnsiTheme="minorHAnsi" w:cstheme="minorHAnsi"/>
          <w:szCs w:val="22"/>
        </w:rPr>
        <w:t xml:space="preserve"> er </w:t>
      </w:r>
      <w:r w:rsidRPr="00B00A5B" w:rsidDel="00D56F70">
        <w:rPr>
          <w:rFonts w:asciiTheme="minorHAnsi" w:hAnsiTheme="minorHAnsi" w:cstheme="minorHAnsi"/>
          <w:szCs w:val="22"/>
        </w:rPr>
        <w:t>presist og entydig</w:t>
      </w:r>
      <w:r>
        <w:rPr>
          <w:rFonts w:asciiTheme="minorHAnsi" w:hAnsiTheme="minorHAnsi" w:cstheme="minorHAnsi"/>
          <w:szCs w:val="22"/>
        </w:rPr>
        <w:t xml:space="preserve"> angitt i</w:t>
      </w:r>
      <w:r w:rsidRPr="00B00A5B">
        <w:rPr>
          <w:rFonts w:asciiTheme="minorHAnsi" w:hAnsiTheme="minorHAnsi" w:cstheme="minorHAnsi"/>
          <w:szCs w:val="22"/>
        </w:rPr>
        <w:t xml:space="preserve"> </w:t>
      </w:r>
      <w:r w:rsidRPr="00DE7254">
        <w:rPr>
          <w:rFonts w:asciiTheme="minorHAnsi" w:hAnsiTheme="minorHAnsi" w:cstheme="minorHAnsi"/>
          <w:szCs w:val="22"/>
        </w:rPr>
        <w:t xml:space="preserve">bilag </w:t>
      </w:r>
      <w:r w:rsidR="00DE7254" w:rsidRPr="00DE7254">
        <w:rPr>
          <w:rFonts w:asciiTheme="minorHAnsi" w:hAnsiTheme="minorHAnsi" w:cstheme="minorHAnsi"/>
          <w:szCs w:val="22"/>
        </w:rPr>
        <w:t>2</w:t>
      </w:r>
      <w:r w:rsidRPr="00DE7254">
        <w:rPr>
          <w:rFonts w:asciiTheme="minorHAnsi" w:hAnsiTheme="minorHAnsi" w:cstheme="minorHAnsi"/>
          <w:szCs w:val="22"/>
        </w:rPr>
        <w:t xml:space="preserve"> Avvik</w:t>
      </w:r>
      <w:r w:rsidRPr="00B00A5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fra konkurransegrunnlaget.</w:t>
      </w:r>
    </w:p>
    <w:p w14:paraId="5FDBCA1A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F314608" w14:textId="601B290B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Tilbudet vedstås</w:t>
      </w:r>
      <w:r w:rsidRPr="007F4BAD">
        <w:rPr>
          <w:rFonts w:asciiTheme="minorHAnsi" w:hAnsiTheme="minorHAnsi" w:cstheme="minorHAnsi"/>
          <w:szCs w:val="22"/>
        </w:rPr>
        <w:t xml:space="preserve"> frem til </w:t>
      </w:r>
      <w:r>
        <w:rPr>
          <w:rFonts w:asciiTheme="minorHAnsi" w:hAnsiTheme="minorHAnsi" w:cstheme="minorHAnsi"/>
          <w:szCs w:val="22"/>
        </w:rPr>
        <w:t xml:space="preserve">vedståelsesfristen angitt i konkurransegrunnlaget, se punktet «Fremdriftsplan», eventuelt frem til kontraktsignering dersom det skjer før. </w:t>
      </w:r>
    </w:p>
    <w:p w14:paraId="105867DE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A9563A6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7F4BAD">
        <w:rPr>
          <w:rFonts w:asciiTheme="minorHAnsi" w:hAnsiTheme="minorHAnsi" w:cstheme="minorHAnsi"/>
          <w:szCs w:val="22"/>
        </w:rPr>
        <w:t xml:space="preserve">Sted/dato: </w:t>
      </w:r>
      <w:r w:rsidRPr="007F4BAD">
        <w:rPr>
          <w:rFonts w:asciiTheme="minorHAnsi" w:hAnsiTheme="minorHAnsi" w:cstheme="minorHAnsi"/>
          <w:szCs w:val="22"/>
        </w:rPr>
        <w:tab/>
      </w:r>
    </w:p>
    <w:p w14:paraId="401CB364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81AE63C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AFF5CA5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7F4BAD">
        <w:rPr>
          <w:rFonts w:asciiTheme="minorHAnsi" w:hAnsiTheme="minorHAnsi" w:cstheme="minorHAnsi"/>
          <w:szCs w:val="22"/>
        </w:rPr>
        <w:t>Signatur:</w:t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</w:p>
    <w:p w14:paraId="2191FF68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9000DF9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Navn (BLOKKBOKSTAVER):</w:t>
      </w:r>
    </w:p>
    <w:p w14:paraId="1224F774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F35E97E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7F4BAD">
        <w:rPr>
          <w:rFonts w:asciiTheme="minorHAnsi" w:hAnsiTheme="minorHAnsi" w:cstheme="minorHAnsi"/>
          <w:szCs w:val="22"/>
        </w:rPr>
        <w:t>Stilling/tittel:</w:t>
      </w:r>
      <w:r w:rsidRPr="007F4BAD">
        <w:rPr>
          <w:rFonts w:asciiTheme="minorHAnsi" w:hAnsiTheme="minorHAnsi" w:cstheme="minorHAnsi"/>
          <w:szCs w:val="22"/>
        </w:rPr>
        <w:tab/>
      </w:r>
    </w:p>
    <w:p w14:paraId="424B6422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u w:val="single"/>
        </w:rPr>
      </w:pPr>
    </w:p>
    <w:p w14:paraId="614D52A1" w14:textId="5D76D968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</w:pPr>
      <w:r w:rsidRPr="007F4BAD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 xml:space="preserve">Tilbudsbrevet signeres av person(er) som kan </w:t>
      </w:r>
      <w:r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binde virksomheten</w:t>
      </w:r>
      <w:r w:rsidRPr="007F4BAD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.</w:t>
      </w:r>
    </w:p>
    <w:sectPr w:rsidR="00090A97" w:rsidRPr="007F4BAD" w:rsidSect="003F0EAA">
      <w:headerReference w:type="default" r:id="rId7"/>
      <w:headerReference w:type="first" r:id="rId8"/>
      <w:footerReference w:type="first" r:id="rId9"/>
      <w:endnotePr>
        <w:numFmt w:val="upperLetter"/>
        <w:numRestart w:val="eachSect"/>
      </w:endnotePr>
      <w:pgSz w:w="11906" w:h="16838" w:code="9"/>
      <w:pgMar w:top="360" w:right="1418" w:bottom="0" w:left="1600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AB12B" w14:textId="77777777" w:rsidR="007F4BAD" w:rsidRDefault="007F4BAD">
      <w:r>
        <w:separator/>
      </w:r>
    </w:p>
  </w:endnote>
  <w:endnote w:type="continuationSeparator" w:id="0">
    <w:p w14:paraId="6BAAB12C" w14:textId="77777777" w:rsidR="007F4BAD" w:rsidRDefault="007F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0088D1" w14:textId="4985F88B" w:rsidR="003F0EAA" w:rsidRPr="009B067E" w:rsidRDefault="009B067E" w:rsidP="009B067E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36DD8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av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36DD8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  <w:p w14:paraId="1B0DB732" w14:textId="77777777" w:rsidR="00F44161" w:rsidRDefault="00F44161" w:rsidP="003F0EAA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AB129" w14:textId="77777777" w:rsidR="007F4BAD" w:rsidRDefault="007F4BAD">
      <w:r>
        <w:separator/>
      </w:r>
    </w:p>
  </w:footnote>
  <w:footnote w:type="continuationSeparator" w:id="0">
    <w:p w14:paraId="6BAAB12A" w14:textId="77777777" w:rsidR="007F4BAD" w:rsidRDefault="007F4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B12D" w14:textId="77777777" w:rsidR="007F4BAD" w:rsidRPr="00635C95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color w:val="808080"/>
        <w:lang w:val="nb-NO"/>
      </w:rPr>
    </w:pPr>
    <w:r w:rsidRPr="00635C95">
      <w:rPr>
        <w:b/>
        <w:color w:val="808080"/>
        <w:lang w:val="nb-NO"/>
      </w:rPr>
      <w:t>FORESPØRSEL: FRAM-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>-000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 xml:space="preserve">-00 </w:t>
    </w:r>
    <w:r>
      <w:rPr>
        <w:b/>
        <w:color w:val="808080"/>
        <w:lang w:val="nb-NO"/>
      </w:rPr>
      <w:t>Føreropplæring</w:t>
    </w:r>
    <w:r w:rsidRPr="00635C95">
      <w:rPr>
        <w:b/>
        <w:color w:val="808080"/>
        <w:lang w:val="nb-NO"/>
      </w:rPr>
      <w:tab/>
    </w:r>
  </w:p>
  <w:p w14:paraId="6BAAB12E" w14:textId="77777777" w:rsidR="007F4BAD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color w:val="808080"/>
        <w:lang w:val="nb-NO"/>
      </w:rPr>
      <w:t>Del I VEDLEGG A:</w:t>
    </w:r>
    <w:r w:rsidRPr="0031481C">
      <w:rPr>
        <w:b/>
        <w:color w:val="808080"/>
        <w:lang w:val="nb-NO"/>
      </w:rPr>
      <w:t xml:space="preserve"> TILBUDSBREV</w:t>
    </w:r>
    <w:r>
      <w:rPr>
        <w:b/>
        <w:lang w:val="nb-NO"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C61A5D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  <w:r>
      <w:rPr>
        <w:b/>
        <w:lang w:val="nb-NO"/>
      </w:rPr>
      <w:t xml:space="preserve">  </w:t>
    </w:r>
    <w:r>
      <w:rPr>
        <w:rStyle w:val="Sidetall"/>
        <w:b/>
        <w:lang w:val="nb-NO"/>
      </w:rPr>
      <w:t xml:space="preserve">av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C61A5D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8"/>
      <w:gridCol w:w="165"/>
      <w:gridCol w:w="7865"/>
    </w:tblGrid>
    <w:tr w:rsidR="007D0812" w:rsidRPr="00FE4DAD" w14:paraId="2AD35C1C" w14:textId="77777777" w:rsidTr="00F9510C">
      <w:trPr>
        <w:trHeight w:val="240"/>
      </w:trPr>
      <w:tc>
        <w:tcPr>
          <w:tcW w:w="958" w:type="dxa"/>
          <w:vMerge w:val="restart"/>
        </w:tcPr>
        <w:p w14:paraId="662E4C3D" w14:textId="77777777" w:rsidR="007D0812" w:rsidRPr="00FE4DAD" w:rsidRDefault="007D0812" w:rsidP="00292A50">
          <w:pPr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2E5EA455" wp14:editId="7FD316B5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5" w:type="dxa"/>
          <w:vMerge w:val="restart"/>
        </w:tcPr>
        <w:p w14:paraId="192F9A87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7865" w:type="dxa"/>
        </w:tcPr>
        <w:p w14:paraId="5247E2C4" w14:textId="77777777" w:rsidR="007D0812" w:rsidRPr="00FE4DAD" w:rsidRDefault="007D0812" w:rsidP="00292A50">
          <w:pPr>
            <w:pStyle w:val="Avdelingstittel"/>
            <w:rPr>
              <w:lang w:val="en-US"/>
            </w:rPr>
          </w:pPr>
        </w:p>
      </w:tc>
    </w:tr>
    <w:tr w:rsidR="007D0812" w:rsidRPr="00CF7153" w14:paraId="2E2A5354" w14:textId="77777777" w:rsidTr="00F9510C">
      <w:trPr>
        <w:trHeight w:val="282"/>
      </w:trPr>
      <w:tc>
        <w:tcPr>
          <w:tcW w:w="958" w:type="dxa"/>
          <w:vMerge/>
        </w:tcPr>
        <w:p w14:paraId="09816F06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165" w:type="dxa"/>
          <w:vMerge/>
        </w:tcPr>
        <w:p w14:paraId="458CEC48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7865" w:type="dxa"/>
        </w:tcPr>
        <w:p w14:paraId="4A515B59" w14:textId="77777777" w:rsidR="007D0812" w:rsidRPr="00CF7153" w:rsidRDefault="007D0812" w:rsidP="00292A50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7D0812" w:rsidRPr="00AB2BE9" w14:paraId="62BEE3E1" w14:textId="77777777" w:rsidTr="00F9510C">
      <w:trPr>
        <w:trHeight w:val="421"/>
      </w:trPr>
      <w:tc>
        <w:tcPr>
          <w:tcW w:w="958" w:type="dxa"/>
          <w:vMerge/>
          <w:tcBorders>
            <w:bottom w:val="nil"/>
          </w:tcBorders>
        </w:tcPr>
        <w:p w14:paraId="28CB89DF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165" w:type="dxa"/>
          <w:vMerge/>
          <w:tcBorders>
            <w:bottom w:val="nil"/>
          </w:tcBorders>
        </w:tcPr>
        <w:p w14:paraId="2374E703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7865" w:type="dxa"/>
          <w:tcBorders>
            <w:bottom w:val="nil"/>
          </w:tcBorders>
        </w:tcPr>
        <w:p w14:paraId="56CF1E01" w14:textId="77777777" w:rsidR="007D0812" w:rsidRPr="00AB2BE9" w:rsidRDefault="007D0812" w:rsidP="00292A50">
          <w:pPr>
            <w:pStyle w:val="Avdelingstittel"/>
          </w:pPr>
          <w:r>
            <w:t>Forsvarets logistikkorganisasjon</w:t>
          </w:r>
        </w:p>
      </w:tc>
    </w:tr>
  </w:tbl>
  <w:p w14:paraId="37F0DD18" w14:textId="0751D868" w:rsidR="007D0812" w:rsidRPr="00EE33BB" w:rsidRDefault="00F9510C" w:rsidP="007D0812">
    <w:pPr>
      <w:pStyle w:val="Topptekst"/>
      <w:rPr>
        <w:lang w:val="nb-NO"/>
      </w:rPr>
    </w:pPr>
    <w:r w:rsidRPr="00E33050">
      <w:rPr>
        <w:rFonts w:ascii="FORSVARET-Medium" w:hAnsi="FORSVARET-Medium"/>
        <w:lang w:val="nb-NO"/>
      </w:rPr>
      <w:t xml:space="preserve">2017041774 – </w:t>
    </w:r>
    <w:r w:rsidR="00E33050" w:rsidRPr="00E33050">
      <w:rPr>
        <w:rFonts w:ascii="FORSVARET-Medium" w:hAnsi="FORSVARET-Medium"/>
        <w:lang w:val="nb-NO"/>
      </w:rPr>
      <w:t>Maske</w:t>
    </w:r>
    <w:r w:rsidR="00336DD8">
      <w:rPr>
        <w:rFonts w:ascii="FORSVARET-Medium" w:hAnsi="FORSVARET-Medium"/>
        <w:lang w:val="nb-NO"/>
      </w:rPr>
      <w:t xml:space="preserve"> og vindbrille</w:t>
    </w:r>
    <w:r>
      <w:rPr>
        <w:rFonts w:ascii="FORSVARET-Medium" w:hAnsi="FORSVARET-Medium"/>
        <w:lang w:val="nb-NO"/>
      </w:rPr>
      <w:br/>
    </w:r>
    <w:r w:rsidR="007D0812" w:rsidRPr="00EE33BB">
      <w:rPr>
        <w:rFonts w:ascii="FORSVARET-Medium" w:hAnsi="FORSVARET-Medium"/>
        <w:lang w:val="nb-NO"/>
      </w:rPr>
      <w:t xml:space="preserve">Del 1 – Bilag </w:t>
    </w:r>
    <w:r>
      <w:rPr>
        <w:rFonts w:ascii="FORSVARET-Medium" w:hAnsi="FORSVARET-Medium"/>
        <w:lang w:val="nb-NO"/>
      </w:rPr>
      <w:t>1</w:t>
    </w:r>
    <w:r w:rsidR="007D0812" w:rsidRPr="00EE33BB">
      <w:rPr>
        <w:rFonts w:ascii="FORSVARET-Medium" w:hAnsi="FORSVARET-Medium"/>
        <w:lang w:val="nb-NO"/>
      </w:rPr>
      <w:t xml:space="preserve">: </w:t>
    </w:r>
    <w:r w:rsidR="00155796">
      <w:rPr>
        <w:rFonts w:ascii="FORSVARET-Medium" w:hAnsi="FORSVARET-Medium"/>
        <w:lang w:val="nb-NO"/>
      </w:rPr>
      <w:t>Tilbudsbrev</w:t>
    </w:r>
  </w:p>
  <w:p w14:paraId="6BAAB13B" w14:textId="6AB96603" w:rsidR="007F4BAD" w:rsidRPr="00F44161" w:rsidRDefault="007F4BAD" w:rsidP="00F44161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C4F36"/>
    <w:multiLevelType w:val="hybridMultilevel"/>
    <w:tmpl w:val="41A817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removeDateAndTime/>
  <w:activeWritingStyle w:appName="MSWord" w:lang="nb-NO" w:vendorID="64" w:dllVersion="131078" w:nlCheck="1" w:checkStyle="0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2"/>
    <w:rsid w:val="0001388A"/>
    <w:rsid w:val="000204A5"/>
    <w:rsid w:val="00035E47"/>
    <w:rsid w:val="00037F45"/>
    <w:rsid w:val="00045280"/>
    <w:rsid w:val="000516D5"/>
    <w:rsid w:val="000558B6"/>
    <w:rsid w:val="00060BC4"/>
    <w:rsid w:val="00061307"/>
    <w:rsid w:val="000745DF"/>
    <w:rsid w:val="000746B8"/>
    <w:rsid w:val="00082ACB"/>
    <w:rsid w:val="000879D1"/>
    <w:rsid w:val="00087A00"/>
    <w:rsid w:val="00090A97"/>
    <w:rsid w:val="00092FB1"/>
    <w:rsid w:val="000A0B63"/>
    <w:rsid w:val="000A7AB1"/>
    <w:rsid w:val="000B0DBE"/>
    <w:rsid w:val="000C05DD"/>
    <w:rsid w:val="000D148C"/>
    <w:rsid w:val="000D5DD2"/>
    <w:rsid w:val="00103A9D"/>
    <w:rsid w:val="00106101"/>
    <w:rsid w:val="00117708"/>
    <w:rsid w:val="0015146F"/>
    <w:rsid w:val="00153A98"/>
    <w:rsid w:val="00155796"/>
    <w:rsid w:val="00156E03"/>
    <w:rsid w:val="001601A5"/>
    <w:rsid w:val="00163D63"/>
    <w:rsid w:val="00195C1A"/>
    <w:rsid w:val="001D2287"/>
    <w:rsid w:val="001E09CD"/>
    <w:rsid w:val="001F1125"/>
    <w:rsid w:val="00212129"/>
    <w:rsid w:val="002139CD"/>
    <w:rsid w:val="00220B0A"/>
    <w:rsid w:val="00226EB8"/>
    <w:rsid w:val="00252945"/>
    <w:rsid w:val="002574F9"/>
    <w:rsid w:val="0027088F"/>
    <w:rsid w:val="00282F15"/>
    <w:rsid w:val="00286EF7"/>
    <w:rsid w:val="002909A2"/>
    <w:rsid w:val="00294789"/>
    <w:rsid w:val="002A05E5"/>
    <w:rsid w:val="002B6AC4"/>
    <w:rsid w:val="002B702C"/>
    <w:rsid w:val="002C3458"/>
    <w:rsid w:val="002C5406"/>
    <w:rsid w:val="002D4A88"/>
    <w:rsid w:val="002E237E"/>
    <w:rsid w:val="002F0654"/>
    <w:rsid w:val="0031481C"/>
    <w:rsid w:val="00320191"/>
    <w:rsid w:val="00320B59"/>
    <w:rsid w:val="003211F0"/>
    <w:rsid w:val="00321FF9"/>
    <w:rsid w:val="00324CFF"/>
    <w:rsid w:val="00336DD8"/>
    <w:rsid w:val="00374982"/>
    <w:rsid w:val="00385FBA"/>
    <w:rsid w:val="00387901"/>
    <w:rsid w:val="00395E4F"/>
    <w:rsid w:val="00397F4A"/>
    <w:rsid w:val="003B0303"/>
    <w:rsid w:val="003B07A4"/>
    <w:rsid w:val="003B2625"/>
    <w:rsid w:val="003C31DA"/>
    <w:rsid w:val="003C36A7"/>
    <w:rsid w:val="003D5FD9"/>
    <w:rsid w:val="003E1333"/>
    <w:rsid w:val="003E45EE"/>
    <w:rsid w:val="003F0EAA"/>
    <w:rsid w:val="003F2516"/>
    <w:rsid w:val="00411E90"/>
    <w:rsid w:val="004143A6"/>
    <w:rsid w:val="00434385"/>
    <w:rsid w:val="00441F3B"/>
    <w:rsid w:val="0045002E"/>
    <w:rsid w:val="00451698"/>
    <w:rsid w:val="00462ADF"/>
    <w:rsid w:val="004720F7"/>
    <w:rsid w:val="00473C2F"/>
    <w:rsid w:val="00474206"/>
    <w:rsid w:val="004B59D5"/>
    <w:rsid w:val="004C08B0"/>
    <w:rsid w:val="004E213D"/>
    <w:rsid w:val="004E5829"/>
    <w:rsid w:val="004F3699"/>
    <w:rsid w:val="004F5D14"/>
    <w:rsid w:val="0050179E"/>
    <w:rsid w:val="00512941"/>
    <w:rsid w:val="00514510"/>
    <w:rsid w:val="00515A19"/>
    <w:rsid w:val="00521B29"/>
    <w:rsid w:val="00532A36"/>
    <w:rsid w:val="00540B44"/>
    <w:rsid w:val="0054275D"/>
    <w:rsid w:val="005444CB"/>
    <w:rsid w:val="00545E11"/>
    <w:rsid w:val="005550F8"/>
    <w:rsid w:val="00557848"/>
    <w:rsid w:val="00563F91"/>
    <w:rsid w:val="005654BF"/>
    <w:rsid w:val="00572C5C"/>
    <w:rsid w:val="005A0878"/>
    <w:rsid w:val="005A68CA"/>
    <w:rsid w:val="005A6E94"/>
    <w:rsid w:val="005C15CE"/>
    <w:rsid w:val="005C5745"/>
    <w:rsid w:val="005D4668"/>
    <w:rsid w:val="005E2035"/>
    <w:rsid w:val="0060008D"/>
    <w:rsid w:val="00603284"/>
    <w:rsid w:val="00607306"/>
    <w:rsid w:val="00617711"/>
    <w:rsid w:val="00617CC8"/>
    <w:rsid w:val="00635C95"/>
    <w:rsid w:val="006425FB"/>
    <w:rsid w:val="006453D3"/>
    <w:rsid w:val="00686EDE"/>
    <w:rsid w:val="00693FD9"/>
    <w:rsid w:val="006A5C24"/>
    <w:rsid w:val="006B0142"/>
    <w:rsid w:val="006F18FA"/>
    <w:rsid w:val="00703B4D"/>
    <w:rsid w:val="00705FDE"/>
    <w:rsid w:val="0072069E"/>
    <w:rsid w:val="007407D0"/>
    <w:rsid w:val="007828F2"/>
    <w:rsid w:val="007B01BC"/>
    <w:rsid w:val="007D0812"/>
    <w:rsid w:val="007F1049"/>
    <w:rsid w:val="007F3C16"/>
    <w:rsid w:val="007F4BAD"/>
    <w:rsid w:val="00810BBF"/>
    <w:rsid w:val="00811FED"/>
    <w:rsid w:val="00824500"/>
    <w:rsid w:val="00831A9B"/>
    <w:rsid w:val="00833B47"/>
    <w:rsid w:val="00837781"/>
    <w:rsid w:val="00861631"/>
    <w:rsid w:val="00871092"/>
    <w:rsid w:val="00872BFA"/>
    <w:rsid w:val="00877170"/>
    <w:rsid w:val="00880162"/>
    <w:rsid w:val="00882A8E"/>
    <w:rsid w:val="008908B8"/>
    <w:rsid w:val="008D79EF"/>
    <w:rsid w:val="008F0F6F"/>
    <w:rsid w:val="008F59C7"/>
    <w:rsid w:val="0092208A"/>
    <w:rsid w:val="0093219B"/>
    <w:rsid w:val="0095156E"/>
    <w:rsid w:val="009524F7"/>
    <w:rsid w:val="00960DE1"/>
    <w:rsid w:val="009A515B"/>
    <w:rsid w:val="009B067E"/>
    <w:rsid w:val="009D3AF5"/>
    <w:rsid w:val="009E131F"/>
    <w:rsid w:val="009E6682"/>
    <w:rsid w:val="00A27A85"/>
    <w:rsid w:val="00A3600C"/>
    <w:rsid w:val="00A43627"/>
    <w:rsid w:val="00A55C9A"/>
    <w:rsid w:val="00A67118"/>
    <w:rsid w:val="00AD2798"/>
    <w:rsid w:val="00AD4676"/>
    <w:rsid w:val="00AE3FDF"/>
    <w:rsid w:val="00AF64BC"/>
    <w:rsid w:val="00B00A5B"/>
    <w:rsid w:val="00B02B76"/>
    <w:rsid w:val="00B454F3"/>
    <w:rsid w:val="00B47A24"/>
    <w:rsid w:val="00B654B9"/>
    <w:rsid w:val="00B704A4"/>
    <w:rsid w:val="00B82BB8"/>
    <w:rsid w:val="00B91088"/>
    <w:rsid w:val="00B91AD0"/>
    <w:rsid w:val="00BB4A4F"/>
    <w:rsid w:val="00BD7153"/>
    <w:rsid w:val="00BF44F4"/>
    <w:rsid w:val="00C00DAA"/>
    <w:rsid w:val="00C038BF"/>
    <w:rsid w:val="00C04AD5"/>
    <w:rsid w:val="00C06B1F"/>
    <w:rsid w:val="00C419E0"/>
    <w:rsid w:val="00C43928"/>
    <w:rsid w:val="00C54501"/>
    <w:rsid w:val="00C61A5D"/>
    <w:rsid w:val="00C67CE4"/>
    <w:rsid w:val="00C70F9C"/>
    <w:rsid w:val="00C845ED"/>
    <w:rsid w:val="00CA5A13"/>
    <w:rsid w:val="00CB7506"/>
    <w:rsid w:val="00CC1938"/>
    <w:rsid w:val="00CC584B"/>
    <w:rsid w:val="00CD561B"/>
    <w:rsid w:val="00CD6CE4"/>
    <w:rsid w:val="00CE41D1"/>
    <w:rsid w:val="00CF62C2"/>
    <w:rsid w:val="00D26C24"/>
    <w:rsid w:val="00D30B09"/>
    <w:rsid w:val="00D71635"/>
    <w:rsid w:val="00D84378"/>
    <w:rsid w:val="00D929E4"/>
    <w:rsid w:val="00D92C98"/>
    <w:rsid w:val="00DA1D86"/>
    <w:rsid w:val="00DC4933"/>
    <w:rsid w:val="00DC7A26"/>
    <w:rsid w:val="00DD47D9"/>
    <w:rsid w:val="00DE4EBE"/>
    <w:rsid w:val="00DE7254"/>
    <w:rsid w:val="00DF0068"/>
    <w:rsid w:val="00E04ACB"/>
    <w:rsid w:val="00E151D4"/>
    <w:rsid w:val="00E255A3"/>
    <w:rsid w:val="00E25C68"/>
    <w:rsid w:val="00E33050"/>
    <w:rsid w:val="00E509DB"/>
    <w:rsid w:val="00E57715"/>
    <w:rsid w:val="00E64EC5"/>
    <w:rsid w:val="00E752F1"/>
    <w:rsid w:val="00E77F03"/>
    <w:rsid w:val="00E9172D"/>
    <w:rsid w:val="00EB5333"/>
    <w:rsid w:val="00EB7963"/>
    <w:rsid w:val="00EC1050"/>
    <w:rsid w:val="00EC4951"/>
    <w:rsid w:val="00ED2CD1"/>
    <w:rsid w:val="00EE33BB"/>
    <w:rsid w:val="00EE4620"/>
    <w:rsid w:val="00F01F3C"/>
    <w:rsid w:val="00F03D05"/>
    <w:rsid w:val="00F07FCA"/>
    <w:rsid w:val="00F2023E"/>
    <w:rsid w:val="00F42DF1"/>
    <w:rsid w:val="00F44161"/>
    <w:rsid w:val="00F46F12"/>
    <w:rsid w:val="00F76465"/>
    <w:rsid w:val="00F82C36"/>
    <w:rsid w:val="00F9510C"/>
    <w:rsid w:val="00F97C04"/>
    <w:rsid w:val="00F97DD3"/>
    <w:rsid w:val="00FA5799"/>
    <w:rsid w:val="00FB6C4A"/>
    <w:rsid w:val="00FC12E5"/>
    <w:rsid w:val="00FC379B"/>
    <w:rsid w:val="00FE65C4"/>
    <w:rsid w:val="00FE787A"/>
    <w:rsid w:val="00FF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6BAAB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142"/>
    <w:rPr>
      <w:lang w:val="en-AU" w:eastAsia="en-US"/>
    </w:rPr>
  </w:style>
  <w:style w:type="paragraph" w:styleId="Overskrift1">
    <w:name w:val="heading 1"/>
    <w:basedOn w:val="Normal"/>
    <w:next w:val="Normal"/>
    <w:qFormat/>
    <w:rsid w:val="003D5F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D5F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D5F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3D5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3D5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D5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3D5FD9"/>
    <w:p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qFormat/>
    <w:rsid w:val="003D5FD9"/>
    <w:p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3D5F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rsid w:val="006B014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customStyle="1" w:styleId="Contractstyle">
    <w:name w:val="Contractstyle"/>
    <w:link w:val="ContractstyleTegn"/>
    <w:uiPriority w:val="99"/>
    <w:rsid w:val="006B0142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6B0142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6B0142"/>
  </w:style>
  <w:style w:type="paragraph" w:styleId="Tittel">
    <w:name w:val="Title"/>
    <w:basedOn w:val="Normal"/>
    <w:next w:val="Contractstyle"/>
    <w:qFormat/>
    <w:rsid w:val="006B014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6B0142"/>
  </w:style>
  <w:style w:type="paragraph" w:styleId="Bobletekst">
    <w:name w:val="Balloon Text"/>
    <w:basedOn w:val="Normal"/>
    <w:semiHidden/>
    <w:rsid w:val="006B0142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3B07A4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link w:val="BunntekstTegn"/>
    <w:uiPriority w:val="99"/>
    <w:rsid w:val="003B07A4"/>
    <w:pPr>
      <w:tabs>
        <w:tab w:val="center" w:pos="4536"/>
        <w:tab w:val="right" w:pos="9072"/>
      </w:tabs>
    </w:pPr>
  </w:style>
  <w:style w:type="paragraph" w:customStyle="1" w:styleId="Normal11pt">
    <w:name w:val="Normal + 11 pt"/>
    <w:basedOn w:val="Normal"/>
    <w:rsid w:val="00441F3B"/>
    <w:pPr>
      <w:widowControl w:val="0"/>
    </w:pPr>
    <w:rPr>
      <w:snapToGrid w:val="0"/>
      <w:sz w:val="22"/>
      <w:lang w:val="nb-NO"/>
    </w:rPr>
  </w:style>
  <w:style w:type="paragraph" w:styleId="Kommentaremne">
    <w:name w:val="annotation subject"/>
    <w:basedOn w:val="Merknadstekst"/>
    <w:next w:val="Merknadstekst"/>
    <w:semiHidden/>
    <w:rsid w:val="00CD561B"/>
    <w:rPr>
      <w:b/>
      <w:bCs/>
    </w:rPr>
  </w:style>
  <w:style w:type="paragraph" w:styleId="Brdtekst">
    <w:name w:val="Body Text"/>
    <w:basedOn w:val="Normal"/>
    <w:next w:val="Normal"/>
    <w:rsid w:val="00871092"/>
    <w:pPr>
      <w:spacing w:before="60" w:after="60"/>
    </w:pPr>
    <w:rPr>
      <w:lang w:eastAsia="nb-NO"/>
    </w:rPr>
  </w:style>
  <w:style w:type="paragraph" w:customStyle="1" w:styleId="Avdelingstittel">
    <w:name w:val="Avdelingstittel"/>
    <w:basedOn w:val="Normal"/>
    <w:qFormat/>
    <w:rsid w:val="00703B4D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3F0EAA"/>
    <w:rPr>
      <w:lang w:val="en-AU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3F0EAA"/>
    <w:rPr>
      <w:noProof/>
      <w:sz w:val="22"/>
      <w:lang w:val="en-GB" w:eastAsia="en-US"/>
    </w:rPr>
  </w:style>
  <w:style w:type="paragraph" w:styleId="Bildetekst">
    <w:name w:val="caption"/>
    <w:basedOn w:val="Normal"/>
    <w:next w:val="Normal"/>
    <w:qFormat/>
    <w:rsid w:val="007D0812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ContractstyleTegn">
    <w:name w:val="Contractstyle Tegn"/>
    <w:link w:val="Contractstyle"/>
    <w:uiPriority w:val="99"/>
    <w:rsid w:val="00F9510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4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96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95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045338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418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062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52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693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7407313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495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8932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6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54063125</Template>
  <TotalTime>0</TotalTime>
  <Pages>1</Pages>
  <Words>163</Words>
  <Characters>864</Characters>
  <Application>Microsoft Office Word</Application>
  <DocSecurity>2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2019-12-04T15:31:00Z</dcterms:created>
  <dcterms:modified xsi:type="dcterms:W3CDTF">2019-12-04T15:32:00Z</dcterms:modified>
</cp:coreProperties>
</file>